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9440D" w14:textId="77777777" w:rsidR="00276C6F" w:rsidRDefault="00276C6F" w:rsidP="00276C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MATHON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5E948548" w14:textId="77777777" w:rsidR="00276C6F" w:rsidRDefault="00276C6F" w:rsidP="00276C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Orsted</w:t>
      </w:r>
      <w:proofErr w:type="spellEnd"/>
      <w:r>
        <w:rPr>
          <w:rFonts w:ascii="Times New Roman" w:hAnsi="Times New Roman" w:cs="Times New Roman"/>
          <w:sz w:val="24"/>
          <w:szCs w:val="24"/>
        </w:rPr>
        <w:t>, Essex. Servant.</w:t>
      </w:r>
    </w:p>
    <w:p w14:paraId="02C9FDD7" w14:textId="77777777" w:rsidR="00276C6F" w:rsidRDefault="00276C6F" w:rsidP="00276C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1BDD0D" w14:textId="77777777" w:rsidR="00276C6F" w:rsidRDefault="00276C6F" w:rsidP="00276C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FBFB31" w14:textId="77777777" w:rsidR="00276C6F" w:rsidRDefault="00276C6F" w:rsidP="00276C6F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Nov.1479</w:t>
      </w:r>
      <w:r>
        <w:rPr>
          <w:rFonts w:ascii="Times New Roman" w:hAnsi="Times New Roman" w:cs="Times New Roman"/>
          <w:sz w:val="24"/>
          <w:szCs w:val="24"/>
        </w:rPr>
        <w:tab/>
        <w:t>He was pardoned for not appearing to answer William More(q.v.) touching a trespass.     (C.P.R. 1476-85 p.148)</w:t>
      </w:r>
    </w:p>
    <w:p w14:paraId="12E04B83" w14:textId="77777777" w:rsidR="00276C6F" w:rsidRDefault="00276C6F" w:rsidP="00276C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BDA9B8" w14:textId="77777777" w:rsidR="00276C6F" w:rsidRDefault="00276C6F" w:rsidP="00276C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24DC79" w14:textId="77777777" w:rsidR="00276C6F" w:rsidRDefault="00276C6F" w:rsidP="00276C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April 2021</w:t>
      </w:r>
    </w:p>
    <w:p w14:paraId="7BED881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7BFD7" w14:textId="77777777" w:rsidR="00276C6F" w:rsidRDefault="00276C6F" w:rsidP="009139A6">
      <w:r>
        <w:separator/>
      </w:r>
    </w:p>
  </w:endnote>
  <w:endnote w:type="continuationSeparator" w:id="0">
    <w:p w14:paraId="4F73D84B" w14:textId="77777777" w:rsidR="00276C6F" w:rsidRDefault="00276C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487F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8824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603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A4FB7" w14:textId="77777777" w:rsidR="00276C6F" w:rsidRDefault="00276C6F" w:rsidP="009139A6">
      <w:r>
        <w:separator/>
      </w:r>
    </w:p>
  </w:footnote>
  <w:footnote w:type="continuationSeparator" w:id="0">
    <w:p w14:paraId="6040027E" w14:textId="77777777" w:rsidR="00276C6F" w:rsidRDefault="00276C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4D2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136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2E40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C6F"/>
    <w:rsid w:val="000666E0"/>
    <w:rsid w:val="002510B7"/>
    <w:rsid w:val="00276C6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80E11"/>
  <w15:chartTrackingRefBased/>
  <w15:docId w15:val="{40C418E1-A482-4F43-B5CE-B38686F77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2021-04-25T20:32:00Z</dcterms:created>
  <dcterms:modified xsi:type="dcterms:W3CDTF">2021-04-25T20:36:00Z</dcterms:modified>
</cp:coreProperties>
</file>